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6F30" w:rsidRPr="0009379D" w:rsidRDefault="003C6F30" w:rsidP="0009379D">
      <w:pPr>
        <w:rPr>
          <w:rFonts w:ascii="Times New Roman" w:hAnsi="Times New Roman"/>
          <w:b/>
          <w:sz w:val="28"/>
          <w:szCs w:val="28"/>
        </w:rPr>
      </w:pPr>
      <w:r w:rsidRPr="0009379D">
        <w:rPr>
          <w:rFonts w:ascii="Times New Roman" w:hAnsi="Times New Roman"/>
          <w:b/>
          <w:sz w:val="28"/>
          <w:szCs w:val="28"/>
        </w:rPr>
        <w:t>Упражнение «Дом знаний»</w:t>
      </w:r>
    </w:p>
    <w:p w:rsidR="003C6F30" w:rsidRPr="0009379D" w:rsidRDefault="003C6F30" w:rsidP="0009379D">
      <w:pPr>
        <w:rPr>
          <w:rFonts w:ascii="Times New Roman" w:hAnsi="Times New Roman"/>
          <w:sz w:val="28"/>
          <w:szCs w:val="28"/>
        </w:rPr>
      </w:pPr>
      <w:r w:rsidRPr="0009379D">
        <w:rPr>
          <w:rFonts w:ascii="Times New Roman" w:hAnsi="Times New Roman"/>
          <w:sz w:val="28"/>
          <w:szCs w:val="28"/>
        </w:rPr>
        <w:t>Ребята предлагаю представить, что все знания, весь опыт, которые вы получили за время обучения в школе, превратились в дом. Этот дом необходимо нарисовать, решив для себя, какого он будет размера, какие в нём будут элементы. Когда рисунок завершили, каким элементом дома будут выпускные экзамены.</w:t>
      </w:r>
    </w:p>
    <w:p w:rsidR="003C6F30" w:rsidRPr="0009379D" w:rsidRDefault="003C6F30" w:rsidP="0009379D">
      <w:pPr>
        <w:rPr>
          <w:rFonts w:ascii="Times New Roman" w:hAnsi="Times New Roman"/>
          <w:b/>
          <w:sz w:val="28"/>
          <w:szCs w:val="28"/>
        </w:rPr>
      </w:pPr>
      <w:r w:rsidRPr="0009379D">
        <w:rPr>
          <w:rFonts w:ascii="Times New Roman" w:hAnsi="Times New Roman"/>
          <w:b/>
          <w:sz w:val="28"/>
          <w:szCs w:val="28"/>
        </w:rPr>
        <w:t xml:space="preserve">«Игра </w:t>
      </w:r>
      <w:r>
        <w:rPr>
          <w:rFonts w:ascii="Times New Roman" w:hAnsi="Times New Roman"/>
          <w:b/>
          <w:sz w:val="28"/>
          <w:szCs w:val="28"/>
        </w:rPr>
        <w:t>сдаём</w:t>
      </w:r>
      <w:bookmarkStart w:id="0" w:name="_GoBack"/>
      <w:bookmarkEnd w:id="0"/>
      <w:r w:rsidRPr="0009379D">
        <w:rPr>
          <w:rFonts w:ascii="Times New Roman" w:hAnsi="Times New Roman"/>
          <w:b/>
          <w:sz w:val="28"/>
          <w:szCs w:val="28"/>
        </w:rPr>
        <w:t xml:space="preserve"> ЕГЭ» </w:t>
      </w:r>
    </w:p>
    <w:p w:rsidR="003C6F30" w:rsidRPr="0009379D" w:rsidRDefault="003C6F30" w:rsidP="0009379D">
      <w:pPr>
        <w:rPr>
          <w:rFonts w:ascii="Times New Roman" w:hAnsi="Times New Roman"/>
          <w:sz w:val="28"/>
          <w:szCs w:val="28"/>
        </w:rPr>
      </w:pPr>
      <w:r w:rsidRPr="0009379D">
        <w:rPr>
          <w:rFonts w:ascii="Times New Roman" w:hAnsi="Times New Roman"/>
          <w:sz w:val="28"/>
          <w:szCs w:val="28"/>
        </w:rPr>
        <w:t xml:space="preserve">Материал: конверты с заданиями, ручки (пару не пишущих). </w:t>
      </w:r>
    </w:p>
    <w:p w:rsidR="003C6F30" w:rsidRPr="0009379D" w:rsidRDefault="003C6F30" w:rsidP="0009379D">
      <w:pPr>
        <w:rPr>
          <w:rFonts w:ascii="Times New Roman" w:hAnsi="Times New Roman"/>
          <w:sz w:val="28"/>
          <w:szCs w:val="28"/>
        </w:rPr>
      </w:pPr>
      <w:r w:rsidRPr="0009379D">
        <w:rPr>
          <w:rFonts w:ascii="Times New Roman" w:hAnsi="Times New Roman"/>
          <w:sz w:val="28"/>
          <w:szCs w:val="28"/>
        </w:rPr>
        <w:t xml:space="preserve">Ученики играют роль сдающих экзамен. </w:t>
      </w:r>
    </w:p>
    <w:p w:rsidR="003C6F30" w:rsidRPr="0009379D" w:rsidRDefault="003C6F30" w:rsidP="0009379D">
      <w:pPr>
        <w:rPr>
          <w:rFonts w:ascii="Times New Roman" w:hAnsi="Times New Roman"/>
          <w:sz w:val="28"/>
          <w:szCs w:val="28"/>
        </w:rPr>
      </w:pPr>
      <w:r w:rsidRPr="0009379D">
        <w:rPr>
          <w:rFonts w:ascii="Times New Roman" w:hAnsi="Times New Roman"/>
          <w:sz w:val="28"/>
          <w:szCs w:val="28"/>
        </w:rPr>
        <w:t xml:space="preserve">Преподаватели выполняют роль наблюдателей (3 человека) и комиссии, которая проверяет работы(3 человека) </w:t>
      </w:r>
    </w:p>
    <w:p w:rsidR="003C6F30" w:rsidRPr="0009379D" w:rsidRDefault="003C6F30" w:rsidP="0009379D">
      <w:pPr>
        <w:rPr>
          <w:rFonts w:ascii="Times New Roman" w:hAnsi="Times New Roman"/>
          <w:sz w:val="28"/>
          <w:szCs w:val="28"/>
        </w:rPr>
      </w:pPr>
      <w:r w:rsidRPr="0009379D">
        <w:rPr>
          <w:rFonts w:ascii="Times New Roman" w:hAnsi="Times New Roman"/>
          <w:sz w:val="28"/>
          <w:szCs w:val="28"/>
        </w:rPr>
        <w:t xml:space="preserve">Психолог: Сегодня мы попробуем сдать почти настоящий Единый государственный экзамен и поступить в институт. При этом вы не будите сдавать экзамен ни по одному из школьных предметов. Это игра, но с особым смыслом. </w:t>
      </w:r>
    </w:p>
    <w:p w:rsidR="003C6F30" w:rsidRPr="0009379D" w:rsidRDefault="003C6F30" w:rsidP="0009379D">
      <w:pPr>
        <w:rPr>
          <w:rFonts w:ascii="Times New Roman" w:hAnsi="Times New Roman"/>
          <w:sz w:val="28"/>
          <w:szCs w:val="28"/>
        </w:rPr>
      </w:pPr>
      <w:r w:rsidRPr="0009379D">
        <w:rPr>
          <w:rFonts w:ascii="Times New Roman" w:hAnsi="Times New Roman"/>
          <w:sz w:val="28"/>
          <w:szCs w:val="28"/>
        </w:rPr>
        <w:t xml:space="preserve">Вспомните, какую стратегию, какой способ работы на экзамене каждый из вас выбрал для себя, и попробуйте поработать во время «экзамена» именно этим способом. </w:t>
      </w:r>
    </w:p>
    <w:p w:rsidR="003C6F30" w:rsidRPr="0009379D" w:rsidRDefault="003C6F30" w:rsidP="0009379D">
      <w:pPr>
        <w:rPr>
          <w:rFonts w:ascii="Times New Roman" w:hAnsi="Times New Roman"/>
          <w:sz w:val="28"/>
          <w:szCs w:val="28"/>
        </w:rPr>
      </w:pPr>
      <w:r w:rsidRPr="0009379D">
        <w:rPr>
          <w:rFonts w:ascii="Times New Roman" w:hAnsi="Times New Roman"/>
          <w:sz w:val="28"/>
          <w:szCs w:val="28"/>
        </w:rPr>
        <w:t>Ребята получают конверты и проверяют их содержимое. (В некоторых конвертах не полный комплект материалов, в некоторых плохо пропечатанные листы). Ученик, обнаруживший отсутствие бланка или листа с заданиями, должны проинформировать об этом преподавателя. Он заменяет конверт, причем делает это публично, что бы ученики получили опыт самостоятельных действий в ситуации экзамена. Если никто из учеников не решиться сказать о недостающих листах, следует задать вопрос: «У всех ли есть все необходимые материалы?» - и обратить особое внимание ребят на то, что на экзамене очень важно проверить содержимое конверта и попросить заменить ко</w:t>
      </w:r>
      <w:r>
        <w:rPr>
          <w:rFonts w:ascii="Times New Roman" w:hAnsi="Times New Roman"/>
          <w:sz w:val="28"/>
          <w:szCs w:val="28"/>
        </w:rPr>
        <w:t>мплект</w:t>
      </w:r>
      <w:r w:rsidRPr="0009379D">
        <w:rPr>
          <w:rFonts w:ascii="Times New Roman" w:hAnsi="Times New Roman"/>
          <w:sz w:val="28"/>
          <w:szCs w:val="28"/>
        </w:rPr>
        <w:t xml:space="preserve">. Ученикам предлагается распланировать своё время с учётом количества баллов, которое они хотят получить. Затем выполняются задания. </w:t>
      </w:r>
    </w:p>
    <w:p w:rsidR="003C6F30" w:rsidRPr="0009379D" w:rsidRDefault="003C6F30" w:rsidP="0009379D">
      <w:pPr>
        <w:rPr>
          <w:rFonts w:ascii="Times New Roman" w:hAnsi="Times New Roman"/>
          <w:sz w:val="28"/>
          <w:szCs w:val="28"/>
        </w:rPr>
      </w:pPr>
      <w:r w:rsidRPr="0009379D">
        <w:rPr>
          <w:rFonts w:ascii="Times New Roman" w:hAnsi="Times New Roman"/>
          <w:sz w:val="28"/>
          <w:szCs w:val="28"/>
        </w:rPr>
        <w:t xml:space="preserve">В ходе прохождения ЕГЭ предлагаются не предвиденные ситуации. Например, валяющийся листок возле парты одного из учеников. Заработал сотовый телефон. Ручка не пишет. </w:t>
      </w:r>
    </w:p>
    <w:p w:rsidR="003C6F30" w:rsidRPr="0009379D" w:rsidRDefault="003C6F30" w:rsidP="0009379D">
      <w:pPr>
        <w:rPr>
          <w:rFonts w:ascii="Times New Roman" w:hAnsi="Times New Roman"/>
          <w:sz w:val="28"/>
          <w:szCs w:val="28"/>
        </w:rPr>
      </w:pPr>
      <w:r w:rsidRPr="0009379D">
        <w:rPr>
          <w:rFonts w:ascii="Times New Roman" w:hAnsi="Times New Roman"/>
          <w:sz w:val="28"/>
          <w:szCs w:val="28"/>
        </w:rPr>
        <w:t xml:space="preserve">Затем бланки сдаются членам комиссии. Они их проверяют. И сообщают результат. Обязательно сообщается, что все ребята набрали нужные баллы и поступили куда хотели. </w:t>
      </w:r>
    </w:p>
    <w:p w:rsidR="003C6F30" w:rsidRDefault="003C6F30" w:rsidP="0009379D">
      <w:pPr>
        <w:rPr>
          <w:rFonts w:ascii="Times New Roman" w:hAnsi="Times New Roman"/>
          <w:sz w:val="28"/>
          <w:szCs w:val="28"/>
        </w:rPr>
      </w:pPr>
      <w:r w:rsidRPr="0009379D">
        <w:rPr>
          <w:rFonts w:ascii="Times New Roman" w:hAnsi="Times New Roman"/>
          <w:sz w:val="28"/>
          <w:szCs w:val="28"/>
        </w:rPr>
        <w:t>Рефлексия: Расскажите, что было трудно, что легко, с какими неожиданностями столкнулись? Что вызвало волнение?</w:t>
      </w:r>
    </w:p>
    <w:p w:rsidR="003C6F30" w:rsidRDefault="003C6F30" w:rsidP="0009379D">
      <w:pPr>
        <w:rPr>
          <w:rFonts w:ascii="Times New Roman" w:hAnsi="Times New Roman"/>
          <w:sz w:val="28"/>
          <w:szCs w:val="28"/>
        </w:rPr>
      </w:pPr>
    </w:p>
    <w:p w:rsidR="003C6F30" w:rsidRPr="0009379D" w:rsidRDefault="003C6F30" w:rsidP="0009379D">
      <w:pPr>
        <w:rPr>
          <w:rFonts w:ascii="Times New Roman" w:hAnsi="Times New Roman"/>
          <w:b/>
          <w:sz w:val="28"/>
          <w:szCs w:val="28"/>
        </w:rPr>
      </w:pPr>
      <w:r>
        <w:rPr>
          <w:rFonts w:ascii="Times New Roman" w:hAnsi="Times New Roman"/>
          <w:b/>
          <w:sz w:val="28"/>
          <w:szCs w:val="28"/>
        </w:rPr>
        <w:t xml:space="preserve">Арт </w:t>
      </w:r>
      <w:r w:rsidRPr="0009379D">
        <w:rPr>
          <w:rFonts w:ascii="Times New Roman" w:hAnsi="Times New Roman"/>
          <w:b/>
          <w:sz w:val="28"/>
          <w:szCs w:val="28"/>
        </w:rPr>
        <w:t xml:space="preserve">терапия. Работа с притчей. </w:t>
      </w:r>
    </w:p>
    <w:p w:rsidR="003C6F30" w:rsidRPr="00560E7C" w:rsidRDefault="003C6F30" w:rsidP="00560E7C">
      <w:pPr>
        <w:rPr>
          <w:rFonts w:ascii="Times New Roman" w:hAnsi="Times New Roman"/>
          <w:sz w:val="28"/>
          <w:szCs w:val="28"/>
        </w:rPr>
      </w:pPr>
      <w:r>
        <w:rPr>
          <w:rFonts w:ascii="Times New Roman" w:hAnsi="Times New Roman"/>
          <w:sz w:val="28"/>
          <w:szCs w:val="28"/>
        </w:rPr>
        <w:t>П</w:t>
      </w:r>
      <w:r w:rsidRPr="0009379D">
        <w:rPr>
          <w:rFonts w:ascii="Times New Roman" w:hAnsi="Times New Roman"/>
          <w:sz w:val="28"/>
          <w:szCs w:val="28"/>
        </w:rPr>
        <w:t>риготов</w:t>
      </w:r>
      <w:r>
        <w:rPr>
          <w:rFonts w:ascii="Times New Roman" w:hAnsi="Times New Roman"/>
          <w:sz w:val="28"/>
          <w:szCs w:val="28"/>
        </w:rPr>
        <w:t>ьте</w:t>
      </w:r>
      <w:r w:rsidRPr="0009379D">
        <w:rPr>
          <w:rFonts w:ascii="Times New Roman" w:hAnsi="Times New Roman"/>
          <w:sz w:val="28"/>
          <w:szCs w:val="28"/>
        </w:rPr>
        <w:t xml:space="preserve"> карточки с притчами, в которых будет рассказываться об успешных достижениях, о выборе, поддержки. Ребята выбирают карточки наугад. Каждый читает притчу, которую он выбрал, про себя, затем рисует образ, который у него возник после прочтения притчи. В конце все садятся в круг и каждый кратко рассказывает, о чём его притча, про свой нарисованный образ, чем помогла притча, какие мысли появились.</w:t>
      </w:r>
      <w:r w:rsidRPr="00560E7C">
        <w:rPr>
          <w:rFonts w:ascii="Times New Roman" w:hAnsi="Times New Roman"/>
          <w:sz w:val="36"/>
          <w:szCs w:val="36"/>
          <w:highlight w:val="yellow"/>
        </w:rPr>
        <w:t xml:space="preserve"> </w:t>
      </w:r>
    </w:p>
    <w:p w:rsidR="003C6F30" w:rsidRDefault="003C6F30" w:rsidP="00560E7C">
      <w:pPr>
        <w:jc w:val="center"/>
        <w:rPr>
          <w:rFonts w:ascii="Times New Roman" w:hAnsi="Times New Roman"/>
          <w:sz w:val="36"/>
          <w:szCs w:val="36"/>
          <w:highlight w:val="yellow"/>
        </w:rPr>
      </w:pPr>
    </w:p>
    <w:p w:rsidR="003C6F30" w:rsidRDefault="003C6F30" w:rsidP="00560E7C">
      <w:pPr>
        <w:jc w:val="center"/>
        <w:rPr>
          <w:rFonts w:ascii="Times New Roman" w:hAnsi="Times New Roman"/>
          <w:sz w:val="36"/>
          <w:szCs w:val="36"/>
        </w:rPr>
      </w:pPr>
      <w:r>
        <w:rPr>
          <w:rFonts w:ascii="Times New Roman" w:hAnsi="Times New Roman"/>
          <w:sz w:val="36"/>
          <w:szCs w:val="36"/>
          <w:highlight w:val="yellow"/>
        </w:rPr>
        <w:t>Притчи</w:t>
      </w:r>
      <w:r>
        <w:rPr>
          <w:rFonts w:ascii="Times New Roman" w:hAnsi="Times New Roman"/>
          <w:sz w:val="36"/>
          <w:szCs w:val="36"/>
        </w:rPr>
        <w:t xml:space="preserve"> по развитию уверенности в себе, жизненному самоопределению.</w:t>
      </w:r>
    </w:p>
    <w:p w:rsidR="003C6F30" w:rsidRDefault="003C6F30" w:rsidP="00560E7C">
      <w:pPr>
        <w:pStyle w:val="ListParagraph"/>
        <w:numPr>
          <w:ilvl w:val="0"/>
          <w:numId w:val="1"/>
        </w:numPr>
        <w:ind w:left="0" w:firstLine="0"/>
        <w:rPr>
          <w:rFonts w:ascii="Times New Roman" w:hAnsi="Times New Roman"/>
          <w:sz w:val="28"/>
          <w:szCs w:val="28"/>
        </w:rPr>
      </w:pPr>
      <w:r>
        <w:rPr>
          <w:rFonts w:ascii="Times New Roman" w:hAnsi="Times New Roman"/>
          <w:sz w:val="28"/>
          <w:szCs w:val="28"/>
        </w:rPr>
        <w:t xml:space="preserve">Выйдя в сад, царь обнаружил там засыхающие деревья, кусты и цветы. Дуб сказал, что умирает, потому что не может быть таким же высоким, как сосна. Повернувшись к сосне, царь обнаружил, что та засыхает, потому что не может родить виноград. А виноград умирал, потому что не мог цвести как роза. </w:t>
      </w:r>
    </w:p>
    <w:p w:rsidR="003C6F30" w:rsidRDefault="003C6F30" w:rsidP="00560E7C">
      <w:pPr>
        <w:rPr>
          <w:rFonts w:ascii="Times New Roman" w:hAnsi="Times New Roman"/>
          <w:sz w:val="28"/>
          <w:szCs w:val="28"/>
        </w:rPr>
      </w:pPr>
      <w:r>
        <w:rPr>
          <w:rFonts w:ascii="Times New Roman" w:hAnsi="Times New Roman"/>
          <w:sz w:val="28"/>
          <w:szCs w:val="28"/>
        </w:rPr>
        <w:t xml:space="preserve">Лишь одна-единственная жимолость цвела как обычно. И вот какой ответ получил царь: </w:t>
      </w:r>
    </w:p>
    <w:p w:rsidR="003C6F30" w:rsidRDefault="003C6F30" w:rsidP="00560E7C">
      <w:pPr>
        <w:rPr>
          <w:rFonts w:ascii="Times New Roman" w:hAnsi="Times New Roman"/>
          <w:sz w:val="28"/>
          <w:szCs w:val="28"/>
        </w:rPr>
      </w:pPr>
      <w:r>
        <w:rPr>
          <w:rFonts w:ascii="Times New Roman" w:hAnsi="Times New Roman"/>
          <w:sz w:val="28"/>
          <w:szCs w:val="28"/>
        </w:rPr>
        <w:t>— Я приняла как должное то, что, сажая меня, ты хотел, чтобы из семени выросла жимолость. Если бы ты пожелал вырастить дуб, виноград или розу, ты их бы и посадил. Поэтому я решила, что раз уж я не могу быть ничем иным, только жимолостью, то постараюсь быть лучшим представителем своего вида.</w:t>
      </w:r>
    </w:p>
    <w:p w:rsidR="003C6F30" w:rsidRDefault="003C6F30" w:rsidP="00560E7C">
      <w:pPr>
        <w:pStyle w:val="ListParagraph"/>
        <w:numPr>
          <w:ilvl w:val="0"/>
          <w:numId w:val="1"/>
        </w:numPr>
        <w:ind w:left="0" w:firstLine="0"/>
        <w:rPr>
          <w:rFonts w:ascii="Times New Roman" w:hAnsi="Times New Roman"/>
          <w:sz w:val="28"/>
          <w:szCs w:val="28"/>
        </w:rPr>
      </w:pPr>
      <w:r>
        <w:rPr>
          <w:rFonts w:ascii="Times New Roman" w:hAnsi="Times New Roman"/>
          <w:sz w:val="28"/>
          <w:szCs w:val="28"/>
        </w:rPr>
        <w:t>Однажды упали две лягушки в кувшин с молоком. Одна лягушка не нашла в себе силы бороться и сразу утонула. А вот вторая решила побороться за жизнь, и так активно барахталась и била лапками и хотела выбраться, что взбила масло и выпрыгнула из кувшина!</w:t>
      </w:r>
    </w:p>
    <w:p w:rsidR="003C6F30" w:rsidRDefault="003C6F30" w:rsidP="00560E7C">
      <w:pPr>
        <w:numPr>
          <w:ilvl w:val="0"/>
          <w:numId w:val="1"/>
        </w:numPr>
        <w:spacing w:before="100" w:beforeAutospacing="1" w:after="100" w:afterAutospacing="1" w:line="240" w:lineRule="auto"/>
        <w:ind w:left="0" w:firstLine="0"/>
        <w:contextualSpacing/>
        <w:rPr>
          <w:rFonts w:ascii="Times New Roman" w:hAnsi="Times New Roman"/>
          <w:sz w:val="28"/>
          <w:szCs w:val="28"/>
          <w:lang w:eastAsia="ru-RU"/>
        </w:rPr>
      </w:pPr>
      <w:r>
        <w:rPr>
          <w:rFonts w:ascii="Times New Roman" w:hAnsi="Times New Roman"/>
          <w:sz w:val="28"/>
          <w:szCs w:val="28"/>
          <w:lang w:eastAsia="ru-RU"/>
        </w:rPr>
        <w:t>Однажды большая львица вышла на охоту с новорожденным детенышем. И так случилось, что, преследуя отару овец, мать-львица промахнулась в прыжке, сорвалась с крутого обрыва и разбилась насмерть.</w:t>
      </w:r>
    </w:p>
    <w:p w:rsidR="003C6F30" w:rsidRDefault="003C6F30" w:rsidP="00560E7C">
      <w:pPr>
        <w:rPr>
          <w:rFonts w:ascii="Times New Roman" w:hAnsi="Times New Roman"/>
          <w:sz w:val="28"/>
          <w:szCs w:val="28"/>
        </w:rPr>
      </w:pPr>
      <w:r>
        <w:rPr>
          <w:rFonts w:ascii="Times New Roman" w:hAnsi="Times New Roman"/>
          <w:sz w:val="28"/>
          <w:szCs w:val="28"/>
        </w:rPr>
        <w:t>Львенок остался в отаре и вырос среди овец. Прошли годы, малыш превратился во взрослого могучего льва, однако считал себя овцой. Он блеял и боялся других животных, как настоящая овца.</w:t>
      </w:r>
    </w:p>
    <w:p w:rsidR="003C6F30" w:rsidRDefault="003C6F30" w:rsidP="00560E7C">
      <w:pPr>
        <w:rPr>
          <w:rFonts w:ascii="Times New Roman" w:hAnsi="Times New Roman"/>
          <w:sz w:val="28"/>
          <w:szCs w:val="28"/>
        </w:rPr>
      </w:pPr>
      <w:r>
        <w:rPr>
          <w:rFonts w:ascii="Times New Roman" w:hAnsi="Times New Roman"/>
          <w:sz w:val="28"/>
          <w:szCs w:val="28"/>
        </w:rPr>
        <w:t>Как-то раз на отару напал другой лев. Как же он был удивлен, когда в пылу погони увидел эту нелепую картину: льва, спасающегося бегством и безумно блеющего от страха. Он догнал робкого льва и спросил: «Что ты тут делаешь? Почему ты так глупо себя ведешь? Почему ты, могучий лев, ведешь себя как трусливая безмозглая овца? Что на тебя нашло? Тебе должно быть стыдно!»</w:t>
      </w:r>
    </w:p>
    <w:p w:rsidR="003C6F30" w:rsidRDefault="003C6F30" w:rsidP="00560E7C">
      <w:pPr>
        <w:rPr>
          <w:rFonts w:ascii="Times New Roman" w:hAnsi="Times New Roman"/>
          <w:sz w:val="28"/>
          <w:szCs w:val="28"/>
        </w:rPr>
      </w:pPr>
      <w:r>
        <w:rPr>
          <w:rFonts w:ascii="Times New Roman" w:hAnsi="Times New Roman"/>
          <w:sz w:val="28"/>
          <w:szCs w:val="28"/>
        </w:rPr>
        <w:t>Робкий лев объяснил, что он овца и родители учили его блеять и спасаться бегством от могучих львов, наводящих страх на все живое.</w:t>
      </w:r>
    </w:p>
    <w:p w:rsidR="003C6F30" w:rsidRDefault="003C6F30" w:rsidP="00560E7C">
      <w:pPr>
        <w:rPr>
          <w:rFonts w:ascii="Times New Roman" w:hAnsi="Times New Roman"/>
          <w:sz w:val="28"/>
          <w:szCs w:val="28"/>
        </w:rPr>
      </w:pPr>
      <w:r>
        <w:rPr>
          <w:rFonts w:ascii="Times New Roman" w:hAnsi="Times New Roman"/>
          <w:sz w:val="28"/>
          <w:szCs w:val="28"/>
        </w:rPr>
        <w:t>Хищник подвел робкого льва к реке и показал ему его отражение в воде, чтобы тот увидел, что он лев, а не овца. Тогда-то лев и прозрел, он открыл в себе прежде неведомые отвагу, силу и величие.</w:t>
      </w:r>
    </w:p>
    <w:p w:rsidR="003C6F30" w:rsidRDefault="003C6F30" w:rsidP="00560E7C">
      <w:pPr>
        <w:pStyle w:val="ListParagraph"/>
        <w:numPr>
          <w:ilvl w:val="0"/>
          <w:numId w:val="1"/>
        </w:numPr>
        <w:ind w:left="0" w:firstLine="0"/>
        <w:rPr>
          <w:rFonts w:ascii="Times New Roman" w:hAnsi="Times New Roman"/>
          <w:sz w:val="28"/>
          <w:szCs w:val="28"/>
        </w:rPr>
      </w:pPr>
      <w:r>
        <w:rPr>
          <w:rFonts w:ascii="Times New Roman" w:hAnsi="Times New Roman"/>
          <w:sz w:val="28"/>
          <w:szCs w:val="28"/>
        </w:rPr>
        <w:t>Один ученик спросил своего наставника:</w:t>
      </w:r>
    </w:p>
    <w:p w:rsidR="003C6F30" w:rsidRDefault="003C6F30" w:rsidP="00560E7C">
      <w:pPr>
        <w:spacing w:before="100" w:beforeAutospacing="1" w:after="100" w:afterAutospacing="1" w:line="240" w:lineRule="auto"/>
        <w:contextualSpacing/>
        <w:rPr>
          <w:rFonts w:ascii="Times New Roman" w:hAnsi="Times New Roman"/>
          <w:sz w:val="28"/>
          <w:szCs w:val="28"/>
          <w:lang w:eastAsia="ru-RU"/>
        </w:rPr>
      </w:pPr>
      <w:r>
        <w:rPr>
          <w:rFonts w:ascii="Times New Roman" w:hAnsi="Times New Roman"/>
          <w:sz w:val="28"/>
          <w:szCs w:val="28"/>
          <w:lang w:eastAsia="ru-RU"/>
        </w:rPr>
        <w:t>Учитель, что бы ты сказал, если бы узнал о моем падении?</w:t>
      </w:r>
    </w:p>
    <w:p w:rsidR="003C6F30" w:rsidRDefault="003C6F30" w:rsidP="00560E7C">
      <w:pPr>
        <w:spacing w:before="100" w:beforeAutospacing="1" w:after="100" w:afterAutospacing="1" w:line="240" w:lineRule="auto"/>
        <w:contextualSpacing/>
        <w:rPr>
          <w:rFonts w:ascii="Times New Roman" w:hAnsi="Times New Roman"/>
          <w:sz w:val="28"/>
          <w:szCs w:val="28"/>
          <w:lang w:eastAsia="ru-RU"/>
        </w:rPr>
      </w:pPr>
      <w:r>
        <w:rPr>
          <w:rFonts w:ascii="Times New Roman" w:hAnsi="Times New Roman"/>
          <w:sz w:val="28"/>
          <w:szCs w:val="28"/>
          <w:lang w:eastAsia="ru-RU"/>
        </w:rPr>
        <w:t>Вставай!</w:t>
      </w:r>
    </w:p>
    <w:p w:rsidR="003C6F30" w:rsidRDefault="003C6F30" w:rsidP="00560E7C">
      <w:pPr>
        <w:spacing w:before="100" w:beforeAutospacing="1" w:after="100" w:afterAutospacing="1" w:line="240" w:lineRule="auto"/>
        <w:contextualSpacing/>
        <w:rPr>
          <w:rFonts w:ascii="Times New Roman" w:hAnsi="Times New Roman"/>
          <w:sz w:val="28"/>
          <w:szCs w:val="28"/>
          <w:lang w:eastAsia="ru-RU"/>
        </w:rPr>
      </w:pPr>
      <w:r>
        <w:rPr>
          <w:rFonts w:ascii="Times New Roman" w:hAnsi="Times New Roman"/>
          <w:sz w:val="28"/>
          <w:szCs w:val="28"/>
          <w:lang w:eastAsia="ru-RU"/>
        </w:rPr>
        <w:t>А на следующий раз?</w:t>
      </w:r>
    </w:p>
    <w:p w:rsidR="003C6F30" w:rsidRDefault="003C6F30" w:rsidP="00560E7C">
      <w:pPr>
        <w:spacing w:before="100" w:beforeAutospacing="1" w:after="100" w:afterAutospacing="1" w:line="240" w:lineRule="auto"/>
        <w:contextualSpacing/>
        <w:rPr>
          <w:rFonts w:ascii="Times New Roman" w:hAnsi="Times New Roman"/>
          <w:sz w:val="28"/>
          <w:szCs w:val="28"/>
          <w:lang w:eastAsia="ru-RU"/>
        </w:rPr>
      </w:pPr>
      <w:r>
        <w:rPr>
          <w:rFonts w:ascii="Times New Roman" w:hAnsi="Times New Roman"/>
          <w:sz w:val="28"/>
          <w:szCs w:val="28"/>
          <w:lang w:eastAsia="ru-RU"/>
        </w:rPr>
        <w:t>Снова вставай!</w:t>
      </w:r>
    </w:p>
    <w:p w:rsidR="003C6F30" w:rsidRDefault="003C6F30" w:rsidP="00560E7C">
      <w:pPr>
        <w:spacing w:before="100" w:beforeAutospacing="1" w:after="100" w:afterAutospacing="1" w:line="240" w:lineRule="auto"/>
        <w:contextualSpacing/>
        <w:rPr>
          <w:rFonts w:ascii="Times New Roman" w:hAnsi="Times New Roman"/>
          <w:sz w:val="28"/>
          <w:szCs w:val="28"/>
          <w:lang w:eastAsia="ru-RU"/>
        </w:rPr>
      </w:pPr>
      <w:r>
        <w:rPr>
          <w:rFonts w:ascii="Times New Roman" w:hAnsi="Times New Roman"/>
          <w:sz w:val="28"/>
          <w:szCs w:val="28"/>
          <w:lang w:eastAsia="ru-RU"/>
        </w:rPr>
        <w:t>И сколько это может продолжаться — все падать и подниматься?</w:t>
      </w:r>
    </w:p>
    <w:p w:rsidR="003C6F30" w:rsidRDefault="003C6F30" w:rsidP="00560E7C">
      <w:pPr>
        <w:spacing w:before="100" w:beforeAutospacing="1" w:after="100" w:afterAutospacing="1" w:line="240" w:lineRule="auto"/>
        <w:contextualSpacing/>
        <w:rPr>
          <w:rFonts w:ascii="Times New Roman" w:hAnsi="Times New Roman"/>
          <w:sz w:val="28"/>
          <w:szCs w:val="28"/>
          <w:lang w:eastAsia="ru-RU"/>
        </w:rPr>
      </w:pPr>
      <w:r>
        <w:rPr>
          <w:rFonts w:ascii="Times New Roman" w:hAnsi="Times New Roman"/>
          <w:sz w:val="28"/>
          <w:szCs w:val="28"/>
          <w:lang w:eastAsia="ru-RU"/>
        </w:rPr>
        <w:t>Падай и поднимайся, покуда жив! Ведь те, кто упал и не поднялся, мертвы.</w:t>
      </w:r>
    </w:p>
    <w:p w:rsidR="003C6F30" w:rsidRDefault="003C6F30" w:rsidP="00560E7C">
      <w:pPr>
        <w:spacing w:before="100" w:beforeAutospacing="1" w:after="100" w:afterAutospacing="1" w:line="240" w:lineRule="auto"/>
        <w:contextualSpacing/>
        <w:rPr>
          <w:rFonts w:ascii="Times New Roman" w:hAnsi="Times New Roman"/>
          <w:sz w:val="28"/>
          <w:szCs w:val="28"/>
          <w:lang w:eastAsia="ru-RU"/>
        </w:rPr>
      </w:pPr>
    </w:p>
    <w:p w:rsidR="003C6F30" w:rsidRDefault="003C6F30" w:rsidP="00560E7C">
      <w:pPr>
        <w:numPr>
          <w:ilvl w:val="0"/>
          <w:numId w:val="1"/>
        </w:numPr>
        <w:spacing w:before="100" w:beforeAutospacing="1" w:after="100" w:afterAutospacing="1" w:line="240" w:lineRule="auto"/>
        <w:ind w:left="0" w:firstLine="0"/>
        <w:contextualSpacing/>
        <w:rPr>
          <w:rFonts w:ascii="Times New Roman" w:hAnsi="Times New Roman"/>
          <w:sz w:val="28"/>
          <w:szCs w:val="28"/>
          <w:lang w:eastAsia="ru-RU"/>
        </w:rPr>
      </w:pPr>
      <w:r>
        <w:rPr>
          <w:rFonts w:ascii="Times New Roman" w:hAnsi="Times New Roman"/>
          <w:sz w:val="28"/>
          <w:szCs w:val="28"/>
          <w:lang w:eastAsia="ru-RU"/>
        </w:rPr>
        <w:t>Мастер стрельбы из лука предложил ученику приготовиться к выполнению упражнения. Тот подошел к рубежу стрельбы, взяв лук и две стрелы. Мастер отобрал у него одну из стрел и бросил ее в сторону.</w:t>
      </w:r>
    </w:p>
    <w:p w:rsidR="003C6F30" w:rsidRDefault="003C6F30" w:rsidP="00560E7C">
      <w:pPr>
        <w:spacing w:before="100" w:beforeAutospacing="1" w:after="100" w:afterAutospacing="1" w:line="240" w:lineRule="auto"/>
        <w:contextualSpacing/>
        <w:rPr>
          <w:rFonts w:ascii="Times New Roman" w:hAnsi="Times New Roman"/>
          <w:sz w:val="28"/>
          <w:szCs w:val="28"/>
          <w:lang w:eastAsia="ru-RU"/>
        </w:rPr>
      </w:pPr>
      <w:r>
        <w:rPr>
          <w:rFonts w:ascii="Times New Roman" w:hAnsi="Times New Roman"/>
          <w:sz w:val="28"/>
          <w:szCs w:val="28"/>
          <w:lang w:eastAsia="ru-RU"/>
        </w:rPr>
        <w:t>—Почему ты отобрал у меня вторую стрелу? — удивился ученик.</w:t>
      </w:r>
    </w:p>
    <w:p w:rsidR="003C6F30" w:rsidRDefault="003C6F30" w:rsidP="00560E7C">
      <w:pPr>
        <w:spacing w:before="100" w:beforeAutospacing="1" w:after="100" w:afterAutospacing="1" w:line="240" w:lineRule="auto"/>
        <w:contextualSpacing/>
        <w:rPr>
          <w:rFonts w:ascii="Times New Roman" w:hAnsi="Times New Roman"/>
          <w:sz w:val="28"/>
          <w:szCs w:val="28"/>
          <w:lang w:eastAsia="ru-RU"/>
        </w:rPr>
      </w:pPr>
      <w:r>
        <w:rPr>
          <w:rFonts w:ascii="Times New Roman" w:hAnsi="Times New Roman"/>
          <w:sz w:val="28"/>
          <w:szCs w:val="28"/>
          <w:lang w:eastAsia="ru-RU"/>
        </w:rPr>
        <w:t>—Я отобрал у тебя не вторую стрелу, а первую, так как она все равно пошла бы мимо цели.</w:t>
      </w:r>
    </w:p>
    <w:p w:rsidR="003C6F30" w:rsidRDefault="003C6F30" w:rsidP="00560E7C">
      <w:pPr>
        <w:spacing w:before="100" w:beforeAutospacing="1" w:after="100" w:afterAutospacing="1" w:line="240" w:lineRule="auto"/>
        <w:contextualSpacing/>
        <w:rPr>
          <w:rFonts w:ascii="Times New Roman" w:hAnsi="Times New Roman"/>
          <w:sz w:val="28"/>
          <w:szCs w:val="28"/>
          <w:lang w:eastAsia="ru-RU"/>
        </w:rPr>
      </w:pPr>
      <w:r>
        <w:rPr>
          <w:rFonts w:ascii="Times New Roman" w:hAnsi="Times New Roman"/>
          <w:sz w:val="28"/>
          <w:szCs w:val="28"/>
          <w:lang w:eastAsia="ru-RU"/>
        </w:rPr>
        <w:t>—Но почему? — удивленно спросил ученик.</w:t>
      </w:r>
    </w:p>
    <w:p w:rsidR="003C6F30" w:rsidRDefault="003C6F30" w:rsidP="00560E7C">
      <w:pPr>
        <w:spacing w:before="100" w:beforeAutospacing="1" w:after="100" w:afterAutospacing="1" w:line="240" w:lineRule="auto"/>
        <w:contextualSpacing/>
        <w:rPr>
          <w:rFonts w:ascii="Times New Roman" w:hAnsi="Times New Roman"/>
          <w:sz w:val="28"/>
          <w:szCs w:val="28"/>
          <w:lang w:eastAsia="ru-RU"/>
        </w:rPr>
      </w:pPr>
      <w:r>
        <w:rPr>
          <w:rFonts w:ascii="Times New Roman" w:hAnsi="Times New Roman"/>
          <w:sz w:val="28"/>
          <w:szCs w:val="28"/>
          <w:lang w:eastAsia="ru-RU"/>
        </w:rPr>
        <w:t>—Потому что, стреляя, ты бы знал, что у тебя в запасе есть еще одна попытка, — ответил Мастер.</w:t>
      </w:r>
    </w:p>
    <w:p w:rsidR="003C6F30" w:rsidRDefault="003C6F30" w:rsidP="00560E7C">
      <w:pPr>
        <w:spacing w:before="100" w:beforeAutospacing="1" w:after="100" w:afterAutospacing="1" w:line="240" w:lineRule="auto"/>
        <w:contextualSpacing/>
        <w:rPr>
          <w:rFonts w:ascii="Times New Roman" w:hAnsi="Times New Roman"/>
          <w:sz w:val="28"/>
          <w:szCs w:val="28"/>
          <w:lang w:eastAsia="ru-RU"/>
        </w:rPr>
      </w:pPr>
      <w:r>
        <w:rPr>
          <w:rFonts w:ascii="Times New Roman" w:hAnsi="Times New Roman"/>
          <w:sz w:val="28"/>
          <w:szCs w:val="28"/>
          <w:lang w:eastAsia="ru-RU"/>
        </w:rPr>
        <w:t>«Так вот почему человеку даётся только одна жизнь», - подумал Ученик.</w:t>
      </w:r>
    </w:p>
    <w:p w:rsidR="003C6F30" w:rsidRDefault="003C6F30" w:rsidP="00560E7C">
      <w:pPr>
        <w:spacing w:before="100" w:beforeAutospacing="1" w:after="100" w:afterAutospacing="1" w:line="240" w:lineRule="auto"/>
        <w:contextualSpacing/>
        <w:rPr>
          <w:rFonts w:ascii="Times New Roman" w:hAnsi="Times New Roman"/>
          <w:sz w:val="28"/>
          <w:szCs w:val="28"/>
          <w:lang w:eastAsia="ru-RU"/>
        </w:rPr>
      </w:pPr>
    </w:p>
    <w:p w:rsidR="003C6F30" w:rsidRDefault="003C6F30" w:rsidP="00560E7C">
      <w:pPr>
        <w:numPr>
          <w:ilvl w:val="0"/>
          <w:numId w:val="1"/>
        </w:numPr>
        <w:spacing w:before="100" w:beforeAutospacing="1" w:after="100" w:afterAutospacing="1" w:line="240" w:lineRule="auto"/>
        <w:ind w:left="0" w:firstLine="0"/>
        <w:contextualSpacing/>
        <w:rPr>
          <w:rFonts w:ascii="Times New Roman" w:hAnsi="Times New Roman"/>
          <w:sz w:val="28"/>
          <w:szCs w:val="28"/>
          <w:lang w:eastAsia="ru-RU"/>
        </w:rPr>
      </w:pPr>
      <w:r>
        <w:rPr>
          <w:rFonts w:ascii="Times New Roman" w:hAnsi="Times New Roman"/>
          <w:sz w:val="28"/>
          <w:szCs w:val="28"/>
          <w:lang w:eastAsia="ru-RU"/>
        </w:rPr>
        <w:t>По дороге с трудом шел путник, обвешенный всякими предметами. Он продвигался вперед, оплакивая свою горькую судьбу и жалуясь на мучительную усталость. Повстречался ему крестьянин:</w:t>
      </w:r>
    </w:p>
    <w:p w:rsidR="003C6F30" w:rsidRDefault="003C6F30" w:rsidP="00560E7C">
      <w:pPr>
        <w:spacing w:before="100" w:beforeAutospacing="1" w:after="100" w:afterAutospacing="1" w:line="240" w:lineRule="auto"/>
        <w:contextualSpacing/>
        <w:rPr>
          <w:rFonts w:ascii="Times New Roman" w:hAnsi="Times New Roman"/>
          <w:sz w:val="28"/>
          <w:szCs w:val="28"/>
          <w:lang w:eastAsia="ru-RU"/>
        </w:rPr>
      </w:pPr>
      <w:r>
        <w:rPr>
          <w:rFonts w:ascii="Times New Roman" w:hAnsi="Times New Roman"/>
          <w:sz w:val="28"/>
          <w:szCs w:val="28"/>
          <w:lang w:eastAsia="ru-RU"/>
        </w:rPr>
        <w:t>- Усталый путник, заем ты несешь песок в мешке, ведь ты идешь по песку? И зачем тебе такой большой бурдюк с водой, когда рядом с тобой течет чистая река, которая и дальше будет сопровождать тебя в пути?</w:t>
      </w:r>
    </w:p>
    <w:p w:rsidR="003C6F30" w:rsidRDefault="003C6F30" w:rsidP="00560E7C">
      <w:pPr>
        <w:spacing w:before="100" w:beforeAutospacing="1" w:after="100" w:afterAutospacing="1" w:line="240" w:lineRule="auto"/>
        <w:contextualSpacing/>
        <w:rPr>
          <w:rFonts w:ascii="Times New Roman" w:hAnsi="Times New Roman"/>
          <w:sz w:val="28"/>
          <w:szCs w:val="28"/>
          <w:lang w:eastAsia="ru-RU"/>
        </w:rPr>
      </w:pPr>
      <w:r>
        <w:rPr>
          <w:rFonts w:ascii="Times New Roman" w:hAnsi="Times New Roman"/>
          <w:sz w:val="28"/>
          <w:szCs w:val="28"/>
          <w:lang w:eastAsia="ru-RU"/>
        </w:rPr>
        <w:t>- Спасибо, добрый человек, только теперь я заметил, что тащу с собой в пути. – С этими словами путник открыл бурдюк, и тухлая вода вылилась на песок. Вдруг он осознал, что идет сгорбившись, потому что у него на шее тяжелый мельничный жернов. Путник отвязал жернов и вышвырнул в реку. Свободный от обременявших его тяжестей, он продолжал свой путь в вечерней прохладе.</w:t>
      </w:r>
    </w:p>
    <w:p w:rsidR="003C6F30" w:rsidRDefault="003C6F30" w:rsidP="00560E7C">
      <w:pPr>
        <w:spacing w:before="100" w:beforeAutospacing="1" w:after="100" w:afterAutospacing="1" w:line="240" w:lineRule="auto"/>
        <w:contextualSpacing/>
        <w:rPr>
          <w:rFonts w:ascii="Times New Roman" w:hAnsi="Times New Roman"/>
          <w:sz w:val="28"/>
          <w:szCs w:val="28"/>
          <w:lang w:eastAsia="ru-RU"/>
        </w:rPr>
      </w:pPr>
    </w:p>
    <w:p w:rsidR="003C6F30" w:rsidRDefault="003C6F30" w:rsidP="00560E7C">
      <w:pPr>
        <w:spacing w:before="100" w:beforeAutospacing="1" w:after="100" w:afterAutospacing="1" w:line="240" w:lineRule="auto"/>
        <w:contextualSpacing/>
        <w:rPr>
          <w:rFonts w:ascii="Times New Roman" w:hAnsi="Times New Roman"/>
          <w:sz w:val="28"/>
          <w:szCs w:val="28"/>
          <w:lang w:eastAsia="ru-RU"/>
        </w:rPr>
      </w:pPr>
      <w:r>
        <w:rPr>
          <w:rFonts w:ascii="Times New Roman" w:hAnsi="Times New Roman"/>
          <w:sz w:val="28"/>
          <w:szCs w:val="28"/>
          <w:lang w:eastAsia="ru-RU"/>
        </w:rPr>
        <w:t>7.</w:t>
      </w:r>
      <w:r>
        <w:rPr>
          <w:rFonts w:ascii="Times New Roman" w:hAnsi="Times New Roman"/>
          <w:sz w:val="28"/>
          <w:szCs w:val="28"/>
          <w:lang w:eastAsia="ru-RU"/>
        </w:rPr>
        <w:tab/>
        <w:t>«Жила-была одна лягушка, как-то она запрыгнула случайно в колею на разбитой проселочной дороге. Колея была такая глубокая, что лягушке никак не удавалось оттуда выбраться. Она выбивалась из сил, но ничего не получалось. Вокруг собрались приятели, все пытались как-то помочь — безрезультатно. К вечеру приятели с грустью разошлись по домам, размышляя о том, что к утру бедняжка, конечно же, уже погибнет — она ведь прямо посреди дороги, в самой колее.</w:t>
      </w:r>
    </w:p>
    <w:p w:rsidR="003C6F30" w:rsidRDefault="003C6F30" w:rsidP="00560E7C">
      <w:pPr>
        <w:spacing w:before="100" w:beforeAutospacing="1" w:after="100" w:afterAutospacing="1" w:line="240" w:lineRule="auto"/>
        <w:contextualSpacing/>
        <w:rPr>
          <w:rFonts w:ascii="Times New Roman" w:hAnsi="Times New Roman"/>
          <w:sz w:val="28"/>
          <w:szCs w:val="28"/>
          <w:lang w:eastAsia="ru-RU"/>
        </w:rPr>
      </w:pPr>
      <w:r>
        <w:rPr>
          <w:rFonts w:ascii="Times New Roman" w:hAnsi="Times New Roman"/>
          <w:sz w:val="28"/>
          <w:szCs w:val="28"/>
          <w:lang w:eastAsia="ru-RU"/>
        </w:rPr>
        <w:t xml:space="preserve"> Проснувшись, все кинулись к дороге и увидели, что лягушка прыгает себе на воле. «Как тебе это удалось? Как ты выбралась из ямы? Мы ведь вчера все перепробовали, это просто чудо какое-то! Что случилось?»</w:t>
      </w:r>
    </w:p>
    <w:p w:rsidR="003C6F30" w:rsidRDefault="003C6F30" w:rsidP="00560E7C">
      <w:pPr>
        <w:spacing w:before="100" w:beforeAutospacing="1" w:after="100" w:afterAutospacing="1" w:line="240" w:lineRule="auto"/>
        <w:contextualSpacing/>
        <w:rPr>
          <w:rFonts w:ascii="Times New Roman" w:hAnsi="Times New Roman"/>
          <w:sz w:val="28"/>
          <w:szCs w:val="28"/>
          <w:lang w:eastAsia="ru-RU"/>
        </w:rPr>
      </w:pPr>
    </w:p>
    <w:p w:rsidR="003C6F30" w:rsidRDefault="003C6F30" w:rsidP="00560E7C">
      <w:pPr>
        <w:spacing w:before="100" w:beforeAutospacing="1" w:after="100" w:afterAutospacing="1" w:line="240" w:lineRule="auto"/>
        <w:contextualSpacing/>
        <w:rPr>
          <w:rFonts w:ascii="Times New Roman" w:hAnsi="Times New Roman"/>
          <w:sz w:val="28"/>
          <w:szCs w:val="28"/>
          <w:lang w:eastAsia="ru-RU"/>
        </w:rPr>
      </w:pPr>
      <w:r>
        <w:rPr>
          <w:rFonts w:ascii="Times New Roman" w:hAnsi="Times New Roman"/>
          <w:sz w:val="28"/>
          <w:szCs w:val="28"/>
          <w:lang w:eastAsia="ru-RU"/>
        </w:rPr>
        <w:t>«Да ничего особенного, — ответила лягушка. — Понимаете, я увидела, что приближается грузовик. Шутки шутками, но у меня был только один выход — поскорее выбираться!»</w:t>
      </w:r>
    </w:p>
    <w:p w:rsidR="003C6F30" w:rsidRDefault="003C6F30" w:rsidP="00560E7C">
      <w:pPr>
        <w:spacing w:before="100" w:beforeAutospacing="1" w:after="100" w:afterAutospacing="1" w:line="240" w:lineRule="auto"/>
        <w:contextualSpacing/>
        <w:rPr>
          <w:rFonts w:ascii="Times New Roman" w:hAnsi="Times New Roman"/>
          <w:sz w:val="28"/>
          <w:szCs w:val="28"/>
          <w:lang w:eastAsia="ru-RU"/>
        </w:rPr>
      </w:pPr>
    </w:p>
    <w:p w:rsidR="003C6F30" w:rsidRDefault="003C6F30" w:rsidP="00560E7C">
      <w:pPr>
        <w:numPr>
          <w:ilvl w:val="0"/>
          <w:numId w:val="2"/>
        </w:numPr>
        <w:spacing w:before="100" w:beforeAutospacing="1" w:after="100" w:afterAutospacing="1" w:line="240" w:lineRule="auto"/>
        <w:ind w:left="0" w:firstLine="0"/>
        <w:contextualSpacing/>
        <w:rPr>
          <w:rFonts w:ascii="Times New Roman" w:hAnsi="Times New Roman"/>
          <w:sz w:val="28"/>
          <w:szCs w:val="28"/>
          <w:lang w:eastAsia="ru-RU"/>
        </w:rPr>
      </w:pPr>
      <w:r>
        <w:rPr>
          <w:rFonts w:ascii="Times New Roman" w:hAnsi="Times New Roman"/>
          <w:sz w:val="28"/>
          <w:szCs w:val="28"/>
          <w:lang w:eastAsia="ru-RU"/>
        </w:rPr>
        <w:t>Обрезайте ветки в саду вашей души. Мы в определенный сезон обрезаем мертвые или лишние ветки на кустах и деревьях в нашем саду. Почему мы это делаем? По ряду причин. Во-первых, мы знаем, что если не удалить эти сухие и нездоровые части растений, то их легко могут поразить грибки и древесные болезни. Мы также понимаем, что жизненная сила растения определяется количеством солнечного света, воды и минеральных удобрений, которые оно получает. Поэтому мы и ограничиваем рост растения в определенных направлениях так, чтобы оно росло в направлениях по нашему выбору и давало не столько листья, сколько цветы и плоды. Мы, будучи душами, ответственны за сад нашей плоти и разума. Если мы оставляем внутри себя ненужный хлам, то становимся более уязвимыми к болезням и проблемам. К такому хламу можно отнести накопившиеся в теле токсины, старые привычки или образ мышления. Все это можно «обрезать». Если мы не пресечем свой рост в неплодотворных направлениях, то большая часть нашей энергии будет растрачена на действия, очень далекие от наших истинных желаний и целей. Мы хотим мира, любви и духовного роста. Если тело и разум разрастаются в иных направлениях, то у нас не остается ни времени, ни энергии, чтобы давать цветы и плоды духовной жизни. Удаляя все старое и бесполезное из своей жизни, мы даем возможность расцвести сокрытым в нас талантам и чувствам. Давайте же взглянем внимательно на сад нашего тела и разума и удалим ненужные привычки и дела, на которые тратим свои время, мысли, энергию и которые не дают нам расцвести и стать прекрасными духовными существами. Что же надо подрезать в вашем саду?</w:t>
      </w:r>
    </w:p>
    <w:p w:rsidR="003C6F30" w:rsidRDefault="003C6F30" w:rsidP="00560E7C">
      <w:pPr>
        <w:spacing w:before="100" w:beforeAutospacing="1" w:after="100" w:afterAutospacing="1" w:line="240" w:lineRule="auto"/>
        <w:contextualSpacing/>
        <w:rPr>
          <w:rFonts w:ascii="Times New Roman" w:hAnsi="Times New Roman"/>
          <w:sz w:val="28"/>
          <w:szCs w:val="28"/>
          <w:lang w:eastAsia="ru-RU"/>
        </w:rPr>
      </w:pPr>
    </w:p>
    <w:p w:rsidR="003C6F30" w:rsidRDefault="003C6F30" w:rsidP="00560E7C">
      <w:pPr>
        <w:numPr>
          <w:ilvl w:val="0"/>
          <w:numId w:val="2"/>
        </w:numPr>
        <w:spacing w:before="100" w:beforeAutospacing="1" w:after="100" w:afterAutospacing="1" w:line="240" w:lineRule="auto"/>
        <w:ind w:left="0" w:firstLine="0"/>
        <w:contextualSpacing/>
        <w:rPr>
          <w:rFonts w:ascii="Times New Roman" w:hAnsi="Times New Roman"/>
          <w:sz w:val="28"/>
          <w:szCs w:val="28"/>
          <w:lang w:eastAsia="ru-RU"/>
        </w:rPr>
      </w:pPr>
      <w:r>
        <w:rPr>
          <w:rFonts w:ascii="Times New Roman" w:hAnsi="Times New Roman"/>
          <w:sz w:val="28"/>
          <w:szCs w:val="28"/>
          <w:lang w:eastAsia="ru-RU"/>
        </w:rPr>
        <w:t>Жил на свете человек, ничем особенным от других не отличался, но вот только была у него идея фикс: очень ему хотелось в лотерею выиграть. С этой целью чуть ли не каждый день ходил он в церковь, ставил свечку и просил Бога: «Господи, помоги мне, пошли выигрыш в лотерею».И так он истово молился сотни раз, что уже не могли на это равнодушно смотреть даже Архангелы. «Господи, да помоги Ты ему, — обратились они к богу, — чего Тебе стоит, а он еще больше в вере укрепится». «Да помог бы я ему уже давно, сам смотреть не могу, как он убивается, — ответил Всевышний, — только он бы хоть один лотерейный билет купил…»</w:t>
      </w:r>
    </w:p>
    <w:p w:rsidR="003C6F30" w:rsidRDefault="003C6F30" w:rsidP="00560E7C">
      <w:pPr>
        <w:spacing w:before="100" w:beforeAutospacing="1" w:after="100" w:afterAutospacing="1" w:line="240" w:lineRule="auto"/>
        <w:contextualSpacing/>
        <w:rPr>
          <w:rFonts w:ascii="Times New Roman" w:hAnsi="Times New Roman"/>
          <w:sz w:val="28"/>
          <w:szCs w:val="28"/>
          <w:lang w:eastAsia="ru-RU"/>
        </w:rPr>
      </w:pPr>
    </w:p>
    <w:p w:rsidR="003C6F30" w:rsidRDefault="003C6F30" w:rsidP="00560E7C">
      <w:pPr>
        <w:numPr>
          <w:ilvl w:val="0"/>
          <w:numId w:val="2"/>
        </w:numPr>
        <w:spacing w:before="100" w:beforeAutospacing="1" w:after="100" w:afterAutospacing="1" w:line="240" w:lineRule="auto"/>
        <w:ind w:left="0" w:firstLine="0"/>
        <w:contextualSpacing/>
        <w:rPr>
          <w:rFonts w:ascii="Times New Roman" w:hAnsi="Times New Roman"/>
          <w:sz w:val="28"/>
          <w:szCs w:val="28"/>
          <w:lang w:eastAsia="ru-RU"/>
        </w:rPr>
      </w:pPr>
      <w:r>
        <w:rPr>
          <w:rFonts w:ascii="Times New Roman" w:hAnsi="Times New Roman"/>
          <w:sz w:val="28"/>
          <w:szCs w:val="28"/>
          <w:lang w:eastAsia="ru-RU"/>
        </w:rPr>
        <w:t>Давным-давно в старинном городе жил Мастер, окружённый учениками. Самый способный из них однажды задумался: «А есть ли вопрос, на который наш Мастер не смог бы дать ответа?» Он пошёл на цветущий луг, поймал самую красивую бабочку и спрятал её между ладонями. Бабочка цеплялась лапками за его руки, и ученику было щекотно. Улыбаясь, он подошёл к Мастеру и спросил: Скажите, какая бабочка у меня в руках: живая или мёртвая? Он крепко держал бабочку в сомкнутых ладонях и был готов в любое мгновение сжать их ради своей истины. Не глядя на руки ученика, Мастер ответил: Всё в твоих руках.</w:t>
      </w:r>
    </w:p>
    <w:p w:rsidR="003C6F30" w:rsidRDefault="003C6F30" w:rsidP="00560E7C">
      <w:pPr>
        <w:spacing w:before="100" w:beforeAutospacing="1" w:after="100" w:afterAutospacing="1" w:line="240" w:lineRule="auto"/>
        <w:contextualSpacing/>
        <w:rPr>
          <w:rFonts w:ascii="Times New Roman" w:hAnsi="Times New Roman"/>
          <w:sz w:val="28"/>
          <w:szCs w:val="28"/>
          <w:lang w:eastAsia="ru-RU"/>
        </w:rPr>
      </w:pPr>
    </w:p>
    <w:p w:rsidR="003C6F30" w:rsidRDefault="003C6F30" w:rsidP="00560E7C">
      <w:pPr>
        <w:numPr>
          <w:ilvl w:val="0"/>
          <w:numId w:val="2"/>
        </w:numPr>
        <w:spacing w:before="100" w:beforeAutospacing="1" w:after="100" w:afterAutospacing="1" w:line="240" w:lineRule="auto"/>
        <w:ind w:left="0" w:firstLine="0"/>
        <w:contextualSpacing/>
        <w:rPr>
          <w:rFonts w:ascii="Times New Roman" w:hAnsi="Times New Roman"/>
          <w:sz w:val="28"/>
          <w:szCs w:val="28"/>
          <w:lang w:eastAsia="ru-RU"/>
        </w:rPr>
      </w:pPr>
      <w:r>
        <w:rPr>
          <w:rFonts w:ascii="Times New Roman" w:hAnsi="Times New Roman"/>
          <w:sz w:val="28"/>
          <w:szCs w:val="28"/>
          <w:lang w:eastAsia="ru-RU"/>
        </w:rPr>
        <w:t>Жили-были маленькие лягушата...</w:t>
      </w:r>
    </w:p>
    <w:p w:rsidR="003C6F30" w:rsidRDefault="003C6F30" w:rsidP="00560E7C">
      <w:pPr>
        <w:rPr>
          <w:rFonts w:ascii="Times New Roman" w:hAnsi="Times New Roman"/>
          <w:sz w:val="28"/>
          <w:szCs w:val="28"/>
        </w:rPr>
      </w:pPr>
      <w:r>
        <w:rPr>
          <w:rFonts w:ascii="Times New Roman" w:hAnsi="Times New Roman"/>
          <w:sz w:val="28"/>
          <w:szCs w:val="28"/>
        </w:rPr>
        <w:t>которые организовали соревнования по бегу. Их цель была забраться на вершину башни. Собралось много зрителей, которые хотели посмотреть на эти соревнования и посмеяться над их участниками...Соревнования начались...Правда то, что никто из зрителей не верил, что лягушата смогут забраться на вершину башни. Слышны были такие реплики:"Это слишком сложно!! "Они НИКОГДА не заберутся на вершину или:"Нет шансов! Башня слишком высокая!"Маленькие лягушата начали падать. Один за другим.... За исключением тех, у которых открылось второе дыхание, они прыгали всё выше и выше...Толпа всё равно кричала"Слишком тяжело!!! Ни один не сможет это сделать!"Ещё больше лягушат устали и упали...Только ОДИН поднимался всё выше и выше...Тот единственный не поддался! В конце концов все поддались. За исключением того одного лягушонка, который приложив все усилия, забрался на вершину! ТОГДА все лягушата захотели узнать, как ему это удалось? Один участник спросил, как же этому лягушонку, который добрался до вершины, удалось найти в себе силы? ОКАЗЫВАЕТСЯ. Победитель был ГЛУХОЙ!!!!</w:t>
      </w:r>
    </w:p>
    <w:p w:rsidR="003C6F30" w:rsidRPr="00560E7C" w:rsidRDefault="003C6F30" w:rsidP="00560E7C">
      <w:pPr>
        <w:pStyle w:val="ListParagraph"/>
        <w:numPr>
          <w:ilvl w:val="0"/>
          <w:numId w:val="2"/>
        </w:numPr>
        <w:ind w:left="0" w:firstLine="0"/>
        <w:rPr>
          <w:rFonts w:ascii="Times New Roman" w:hAnsi="Times New Roman"/>
          <w:sz w:val="28"/>
          <w:szCs w:val="28"/>
        </w:rPr>
      </w:pPr>
      <w:r w:rsidRPr="00560E7C">
        <w:rPr>
          <w:rFonts w:ascii="Times New Roman" w:hAnsi="Times New Roman"/>
          <w:sz w:val="28"/>
        </w:rPr>
        <w:t xml:space="preserve">Великий японский воин по имени Нобунага решил атаковать противника, хотя врагов было в десять раз больше. Он знал, что победит, но его солдаты сомневались. По дороге он остановился у синтоистской святыни и сказал своим людям: </w:t>
      </w:r>
      <w:r w:rsidRPr="00560E7C">
        <w:rPr>
          <w:rFonts w:ascii="Times New Roman" w:hAnsi="Times New Roman"/>
          <w:sz w:val="28"/>
          <w:lang w:eastAsia="ru-RU"/>
        </w:rPr>
        <w:t>После того, как я навещу святыню, я брошу монетку. Если выпадет орёл — мы победим, если решка — проиграем. Судьба держит нас в руках. Нобунага вошёл в святыню и молча помолился. Выйдя, он бросил монету. Выпал орёл. Его солдаты так рвались в бой, что легко выиграли битву. Никто не может изменить судьбу, — сказал ему слуга после битвы. Конечно,  нет, — ответил Нобунага, показывая ему монетку, у которой с обеих сторон был орёл.</w:t>
      </w:r>
    </w:p>
    <w:p w:rsidR="003C6F30" w:rsidRDefault="003C6F30" w:rsidP="00560E7C">
      <w:pPr>
        <w:pStyle w:val="ListParagraph"/>
        <w:rPr>
          <w:lang w:eastAsia="ru-RU"/>
        </w:rPr>
      </w:pPr>
    </w:p>
    <w:p w:rsidR="003C6F30" w:rsidRDefault="003C6F30" w:rsidP="00560E7C">
      <w:pPr>
        <w:pStyle w:val="ListParagraph"/>
        <w:rPr>
          <w:lang w:eastAsia="ru-RU"/>
        </w:rPr>
      </w:pPr>
    </w:p>
    <w:p w:rsidR="003C6F30" w:rsidRPr="00560E7C" w:rsidRDefault="003C6F30" w:rsidP="00560E7C">
      <w:pPr>
        <w:pStyle w:val="ListParagraph"/>
        <w:rPr>
          <w:rFonts w:ascii="Times New Roman" w:hAnsi="Times New Roman"/>
          <w:sz w:val="28"/>
          <w:szCs w:val="28"/>
        </w:rPr>
      </w:pPr>
    </w:p>
    <w:p w:rsidR="003C6F30" w:rsidRDefault="003C6F30" w:rsidP="00560E7C">
      <w:pPr>
        <w:numPr>
          <w:ilvl w:val="0"/>
          <w:numId w:val="2"/>
        </w:numPr>
        <w:spacing w:before="100" w:beforeAutospacing="1" w:after="100" w:afterAutospacing="1" w:line="240" w:lineRule="auto"/>
        <w:ind w:left="0" w:firstLine="0"/>
        <w:contextualSpacing/>
        <w:rPr>
          <w:rFonts w:ascii="Times New Roman" w:hAnsi="Times New Roman"/>
          <w:sz w:val="28"/>
          <w:szCs w:val="28"/>
          <w:lang w:eastAsia="ru-RU"/>
        </w:rPr>
      </w:pPr>
      <w:r>
        <w:rPr>
          <w:rFonts w:ascii="Times New Roman" w:hAnsi="Times New Roman"/>
          <w:sz w:val="28"/>
          <w:szCs w:val="28"/>
          <w:lang w:eastAsia="ru-RU"/>
        </w:rPr>
        <w:t>У дороги стоял ствол засохшего дерева. Ночью прошёл мимо него вор и испугался — подумал, что это стоит, поджидая его, полицейский. Прошёл влюбленный юноша, и сердце его забилось радостно: он принял дерево за свою возлюбленную. Ребенок, напуганный сказками, увидав дерево, расплакался: ему показалось, что это привидение. Но во всех случаях дерево было только деревом. Мы видим мир таким, каковы мы сами.</w:t>
      </w:r>
    </w:p>
    <w:p w:rsidR="003C6F30" w:rsidRDefault="003C6F30" w:rsidP="00560E7C">
      <w:pPr>
        <w:spacing w:before="100" w:beforeAutospacing="1" w:after="100" w:afterAutospacing="1" w:line="240" w:lineRule="auto"/>
        <w:contextualSpacing/>
        <w:rPr>
          <w:rFonts w:ascii="Times New Roman" w:hAnsi="Times New Roman"/>
          <w:sz w:val="28"/>
          <w:szCs w:val="28"/>
          <w:lang w:eastAsia="ru-RU"/>
        </w:rPr>
      </w:pPr>
    </w:p>
    <w:p w:rsidR="003C6F30" w:rsidRDefault="003C6F30" w:rsidP="00560E7C">
      <w:pPr>
        <w:numPr>
          <w:ilvl w:val="0"/>
          <w:numId w:val="2"/>
        </w:numPr>
        <w:spacing w:before="100" w:beforeAutospacing="1" w:after="100" w:afterAutospacing="1" w:line="240" w:lineRule="auto"/>
        <w:ind w:left="0" w:firstLine="0"/>
        <w:contextualSpacing/>
        <w:rPr>
          <w:rFonts w:ascii="Times New Roman" w:hAnsi="Times New Roman"/>
          <w:sz w:val="28"/>
          <w:szCs w:val="28"/>
          <w:lang w:eastAsia="ru-RU"/>
        </w:rPr>
      </w:pPr>
      <w:r>
        <w:rPr>
          <w:rFonts w:ascii="Times New Roman" w:hAnsi="Times New Roman"/>
          <w:sz w:val="28"/>
          <w:szCs w:val="28"/>
          <w:lang w:eastAsia="ru-RU"/>
        </w:rPr>
        <w:t>Однажды осёл упал в колодец и стал громко вопить, призывая на помощь. На его крики прибежал хозяин ослика и развел руками - ведь вытащить ослика из колодца было невозможно. Тогда хозяин рассудил так: «Осел мой уже стар, и ему недолго осталось, а я все равно хотел купить нового молодого осла. Этот колодец уже совсем высох, и я уже давно хотел его засыпать и вырыть новый. Так почему бы сразу не убить двух зайцев – засыплю ка я старый колодец, да и ослика заодно закопаю».Недолго думая, он пригласил своих соседей - все дружно взялись за лопаты и стали бросать землю в колодец. Осел сразу же понял, что к чему и начал громко вопить, но люди не обращали внимание на его вопли и молча продолжали бросать землю в колодец. Однако, очень скоро ослик замолчал. Когда хозяин заглянули в колодец, он увидел следующую картину - каждый кусок земли, который падал на спину ослика, он стряхивал и приминал ногами. Через некоторое время, к всеобщему удивлению, ослик оказался наверху и выпрыгнул из колодца! Так вот…</w:t>
      </w:r>
    </w:p>
    <w:p w:rsidR="003C6F30" w:rsidRDefault="003C6F30" w:rsidP="00560E7C">
      <w:pPr>
        <w:spacing w:before="100" w:beforeAutospacing="1" w:after="100" w:afterAutospacing="1" w:line="240" w:lineRule="auto"/>
        <w:contextualSpacing/>
        <w:rPr>
          <w:rFonts w:ascii="Times New Roman" w:hAnsi="Times New Roman"/>
          <w:sz w:val="28"/>
          <w:szCs w:val="28"/>
          <w:lang w:eastAsia="ru-RU"/>
        </w:rPr>
      </w:pPr>
      <w:r>
        <w:rPr>
          <w:rFonts w:ascii="Times New Roman" w:hAnsi="Times New Roman"/>
          <w:sz w:val="28"/>
          <w:szCs w:val="28"/>
          <w:lang w:eastAsia="ru-RU"/>
        </w:rPr>
        <w:t xml:space="preserve">... Возможно, в вашей жизни было много всяких неприятностей, и в будущем жизнь будет посылать вам все новые и новые. И всякий раз, когда на вас упадет очередной ком, помните, что вы можете стряхнуть его и именно благодаря этому кому, подняться немного выше. Таким образом, вы постепенно сможете выбраться из самого глубокого колодца. </w:t>
      </w:r>
    </w:p>
    <w:p w:rsidR="003C6F30" w:rsidRDefault="003C6F30" w:rsidP="00560E7C">
      <w:pPr>
        <w:spacing w:before="100" w:beforeAutospacing="1" w:after="100" w:afterAutospacing="1" w:line="240" w:lineRule="auto"/>
        <w:contextualSpacing/>
        <w:rPr>
          <w:rFonts w:ascii="Times New Roman" w:hAnsi="Times New Roman"/>
          <w:sz w:val="28"/>
          <w:szCs w:val="28"/>
          <w:lang w:eastAsia="ru-RU"/>
        </w:rPr>
      </w:pPr>
      <w:r>
        <w:rPr>
          <w:rFonts w:ascii="Times New Roman" w:hAnsi="Times New Roman"/>
          <w:sz w:val="28"/>
          <w:szCs w:val="28"/>
          <w:lang w:eastAsia="ru-RU"/>
        </w:rPr>
        <w:t xml:space="preserve">Каждая проблема - это камень, который жизнь кидает в вас, но ступая по этим камням, вы можете перейти бурный поток. </w:t>
      </w:r>
    </w:p>
    <w:p w:rsidR="003C6F30" w:rsidRDefault="003C6F30" w:rsidP="00560E7C">
      <w:pPr>
        <w:spacing w:before="100" w:beforeAutospacing="1" w:after="100" w:afterAutospacing="1" w:line="240" w:lineRule="auto"/>
        <w:contextualSpacing/>
        <w:rPr>
          <w:rFonts w:ascii="Times New Roman" w:hAnsi="Times New Roman"/>
          <w:sz w:val="28"/>
          <w:szCs w:val="28"/>
          <w:lang w:eastAsia="ru-RU"/>
        </w:rPr>
      </w:pPr>
    </w:p>
    <w:p w:rsidR="003C6F30" w:rsidRPr="00560E7C" w:rsidRDefault="003C6F30" w:rsidP="00560E7C">
      <w:pPr>
        <w:numPr>
          <w:ilvl w:val="0"/>
          <w:numId w:val="2"/>
        </w:numPr>
        <w:spacing w:before="100" w:beforeAutospacing="1" w:after="100" w:afterAutospacing="1" w:line="240" w:lineRule="auto"/>
        <w:ind w:left="0" w:firstLine="0"/>
        <w:contextualSpacing/>
        <w:rPr>
          <w:rFonts w:ascii="Times New Roman" w:hAnsi="Times New Roman"/>
          <w:sz w:val="28"/>
          <w:szCs w:val="28"/>
          <w:lang w:eastAsia="ru-RU"/>
        </w:rPr>
      </w:pPr>
      <w:r>
        <w:rPr>
          <w:rFonts w:ascii="Times New Roman" w:hAnsi="Times New Roman"/>
          <w:sz w:val="28"/>
          <w:szCs w:val="28"/>
          <w:lang w:eastAsia="ru-RU"/>
        </w:rPr>
        <w:t xml:space="preserve">Жил был царь Соломон. Несмотря на то, что он был очень мудрым, его жизнь была очень беспокойной. Однажды решил он обратиться за советом к придворному мудрецу: "Помоги мне - очень многое в этой жизни способно вывести меня из себя. Я подвержен страстям, и это сильно осложняет мою жизнь!" На что Мудрец ответил: "Я знаю, как тебе помочь. Надень это кольцо - на нем высечена фраза: "ЭТО ПРОЙДЕТ!" Когда к тебе придет сильный гнев или сильная радость, просто посмотри на эту надпись, и она отрезвит тебя. В этом ты найдешь спасение от страстей!". Соломон последовал совету Мудреца и смог обрести спокойствие. Но однажды, во время одного из приступов гнева, он, как обычно, взглянул на кольцо, но это не помогло - наоборот, он еще больше вышел из себя. Он сорвал кольцо с пальца и хотел зашвырнуть его подальше в пруд, но вдруг увидел, что на внутренней стороне кольца тоже есть какая-то надпись. Он присмотрелся и прочитал: "И ЭТО ТОЖЕ ПРОЙДЕТ..." </w:t>
      </w:r>
    </w:p>
    <w:p w:rsidR="003C6F30" w:rsidRDefault="003C6F30" w:rsidP="00560E7C"/>
    <w:p w:rsidR="003C6F30" w:rsidRDefault="003C6F30" w:rsidP="00560E7C"/>
    <w:p w:rsidR="003C6F30" w:rsidRDefault="003C6F30" w:rsidP="00560E7C"/>
    <w:p w:rsidR="003C6F30" w:rsidRPr="0009379D" w:rsidRDefault="003C6F30" w:rsidP="0009379D">
      <w:pPr>
        <w:rPr>
          <w:rFonts w:ascii="Times New Roman" w:hAnsi="Times New Roman"/>
          <w:sz w:val="28"/>
          <w:szCs w:val="28"/>
        </w:rPr>
      </w:pPr>
    </w:p>
    <w:sectPr w:rsidR="003C6F30" w:rsidRPr="0009379D" w:rsidSect="003205FC">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C6F30" w:rsidRDefault="003C6F30" w:rsidP="0009379D">
      <w:pPr>
        <w:spacing w:after="0" w:line="240" w:lineRule="auto"/>
      </w:pPr>
      <w:r>
        <w:separator/>
      </w:r>
    </w:p>
  </w:endnote>
  <w:endnote w:type="continuationSeparator" w:id="1">
    <w:p w:rsidR="003C6F30" w:rsidRDefault="003C6F30" w:rsidP="0009379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C6F30" w:rsidRDefault="003C6F30" w:rsidP="0009379D">
      <w:pPr>
        <w:spacing w:after="0" w:line="240" w:lineRule="auto"/>
      </w:pPr>
      <w:r>
        <w:separator/>
      </w:r>
    </w:p>
  </w:footnote>
  <w:footnote w:type="continuationSeparator" w:id="1">
    <w:p w:rsidR="003C6F30" w:rsidRDefault="003C6F30" w:rsidP="0009379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9F72B1"/>
    <w:multiLevelType w:val="hybridMultilevel"/>
    <w:tmpl w:val="13EA396C"/>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
    <w:nsid w:val="662B53C3"/>
    <w:multiLevelType w:val="hybridMultilevel"/>
    <w:tmpl w:val="9A5670F8"/>
    <w:lvl w:ilvl="0" w:tplc="0419000F">
      <w:start w:val="8"/>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9379D"/>
    <w:rsid w:val="0009379D"/>
    <w:rsid w:val="0031163A"/>
    <w:rsid w:val="003205FC"/>
    <w:rsid w:val="00353C5E"/>
    <w:rsid w:val="00364A06"/>
    <w:rsid w:val="003C6F30"/>
    <w:rsid w:val="003E1EBD"/>
    <w:rsid w:val="00416D84"/>
    <w:rsid w:val="00436BB9"/>
    <w:rsid w:val="00560E7C"/>
    <w:rsid w:val="00696A47"/>
    <w:rsid w:val="00CD426F"/>
    <w:rsid w:val="00E50EC7"/>
    <w:rsid w:val="00E671B7"/>
    <w:rsid w:val="00EA4AC5"/>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05FC"/>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09379D"/>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09379D"/>
    <w:rPr>
      <w:rFonts w:cs="Times New Roman"/>
    </w:rPr>
  </w:style>
  <w:style w:type="paragraph" w:styleId="Footer">
    <w:name w:val="footer"/>
    <w:basedOn w:val="Normal"/>
    <w:link w:val="FooterChar"/>
    <w:uiPriority w:val="99"/>
    <w:rsid w:val="0009379D"/>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09379D"/>
    <w:rPr>
      <w:rFonts w:cs="Times New Roman"/>
    </w:rPr>
  </w:style>
  <w:style w:type="paragraph" w:styleId="ListParagraph">
    <w:name w:val="List Paragraph"/>
    <w:basedOn w:val="Normal"/>
    <w:uiPriority w:val="99"/>
    <w:qFormat/>
    <w:rsid w:val="00560E7C"/>
    <w:pPr>
      <w:ind w:left="720"/>
      <w:contextualSpacing/>
    </w:pPr>
  </w:style>
</w:styles>
</file>

<file path=word/webSettings.xml><?xml version="1.0" encoding="utf-8"?>
<w:webSettings xmlns:r="http://schemas.openxmlformats.org/officeDocument/2006/relationships" xmlns:w="http://schemas.openxmlformats.org/wordprocessingml/2006/main">
  <w:divs>
    <w:div w:id="193909563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12</TotalTime>
  <Pages>7</Pages>
  <Words>2149</Words>
  <Characters>12253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Яна</dc:creator>
  <cp:keywords/>
  <dc:description/>
  <cp:lastModifiedBy>Admin</cp:lastModifiedBy>
  <cp:revision>4</cp:revision>
  <dcterms:created xsi:type="dcterms:W3CDTF">2013-02-13T06:59:00Z</dcterms:created>
  <dcterms:modified xsi:type="dcterms:W3CDTF">2013-05-16T19:48:00Z</dcterms:modified>
</cp:coreProperties>
</file>